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3D2FC" w14:textId="77777777" w:rsidR="001405A0" w:rsidRDefault="001405A0" w:rsidP="001405A0">
      <w:pPr>
        <w:pStyle w:val="NoSpacing"/>
      </w:pPr>
      <w:r>
        <w:rPr>
          <w:u w:val="single"/>
        </w:rPr>
        <w:t>John CHIRCHE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14:paraId="31F1F360" w14:textId="066DD62E" w:rsidR="001405A0" w:rsidRDefault="001405A0" w:rsidP="001405A0">
      <w:pPr>
        <w:pStyle w:val="NoSpacing"/>
      </w:pPr>
      <w:r>
        <w:t>C</w:t>
      </w:r>
      <w:r>
        <w:t>anon.</w:t>
      </w:r>
    </w:p>
    <w:p w14:paraId="2A127E05" w14:textId="77777777" w:rsidR="001405A0" w:rsidRDefault="001405A0" w:rsidP="001405A0">
      <w:pPr>
        <w:pStyle w:val="NoSpacing"/>
      </w:pPr>
    </w:p>
    <w:p w14:paraId="22795EFC" w14:textId="77777777" w:rsidR="001405A0" w:rsidRDefault="001405A0" w:rsidP="001405A0">
      <w:pPr>
        <w:pStyle w:val="NoSpacing"/>
      </w:pPr>
    </w:p>
    <w:p w14:paraId="253DA2DE" w14:textId="3D31B3D9" w:rsidR="001405A0" w:rsidRDefault="001405A0" w:rsidP="001405A0">
      <w:pPr>
        <w:pStyle w:val="NoSpacing"/>
      </w:pPr>
      <w:r>
        <w:t>28 Feb.1483</w:t>
      </w:r>
      <w:r>
        <w:tab/>
        <w:t xml:space="preserve">He was appointed </w:t>
      </w:r>
      <w:r>
        <w:t>Precentor</w:t>
      </w:r>
      <w:bookmarkStart w:id="0" w:name="_GoBack"/>
      <w:bookmarkEnd w:id="0"/>
      <w:r>
        <w:t xml:space="preserve"> of the chapel of </w:t>
      </w:r>
      <w:proofErr w:type="spellStart"/>
      <w:r>
        <w:t>St.Peter</w:t>
      </w:r>
      <w:proofErr w:type="spellEnd"/>
      <w:r>
        <w:t>, in the Tower of London.</w:t>
      </w:r>
    </w:p>
    <w:p w14:paraId="489DF6C4" w14:textId="77777777" w:rsidR="001405A0" w:rsidRDefault="001405A0" w:rsidP="001405A0">
      <w:pPr>
        <w:pStyle w:val="NoSpacing"/>
      </w:pPr>
      <w:r>
        <w:tab/>
      </w:r>
      <w:r>
        <w:tab/>
        <w:t>(C.P.R. 1476-85 p.341)</w:t>
      </w:r>
    </w:p>
    <w:p w14:paraId="6F10880E" w14:textId="77777777" w:rsidR="001405A0" w:rsidRDefault="001405A0" w:rsidP="001405A0">
      <w:pPr>
        <w:pStyle w:val="NoSpacing"/>
      </w:pPr>
    </w:p>
    <w:p w14:paraId="68406C88" w14:textId="77777777" w:rsidR="001405A0" w:rsidRDefault="001405A0" w:rsidP="001405A0">
      <w:pPr>
        <w:pStyle w:val="NoSpacing"/>
      </w:pPr>
    </w:p>
    <w:p w14:paraId="0A908988" w14:textId="77777777" w:rsidR="001405A0" w:rsidRPr="00187AC7" w:rsidRDefault="001405A0" w:rsidP="001405A0">
      <w:pPr>
        <w:pStyle w:val="NoSpacing"/>
      </w:pPr>
      <w:r>
        <w:t>27 July 2018</w:t>
      </w:r>
    </w:p>
    <w:p w14:paraId="6C43D56C" w14:textId="7BB88C85" w:rsidR="006B2F86" w:rsidRPr="001405A0" w:rsidRDefault="001405A0" w:rsidP="00E71FC3">
      <w:pPr>
        <w:pStyle w:val="NoSpacing"/>
      </w:pPr>
    </w:p>
    <w:sectPr w:rsidR="006B2F86" w:rsidRPr="001405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D406E" w14:textId="77777777" w:rsidR="001405A0" w:rsidRDefault="001405A0" w:rsidP="00E71FC3">
      <w:pPr>
        <w:spacing w:after="0" w:line="240" w:lineRule="auto"/>
      </w:pPr>
      <w:r>
        <w:separator/>
      </w:r>
    </w:p>
  </w:endnote>
  <w:endnote w:type="continuationSeparator" w:id="0">
    <w:p w14:paraId="1A9C17F3" w14:textId="77777777" w:rsidR="001405A0" w:rsidRDefault="001405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D4C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72C5" w14:textId="77777777" w:rsidR="001405A0" w:rsidRDefault="001405A0" w:rsidP="00E71FC3">
      <w:pPr>
        <w:spacing w:after="0" w:line="240" w:lineRule="auto"/>
      </w:pPr>
      <w:r>
        <w:separator/>
      </w:r>
    </w:p>
  </w:footnote>
  <w:footnote w:type="continuationSeparator" w:id="0">
    <w:p w14:paraId="5626B7FB" w14:textId="77777777" w:rsidR="001405A0" w:rsidRDefault="001405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A0"/>
    <w:rsid w:val="001405A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42B09"/>
  <w15:chartTrackingRefBased/>
  <w15:docId w15:val="{1B7A3C20-F2BE-499C-8E30-5F7CEA0C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2018-07-27T15:49:00Z</dcterms:created>
  <dcterms:modified xsi:type="dcterms:W3CDTF">2018-07-27T15:50:00Z</dcterms:modified>
</cp:coreProperties>
</file>